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2816FFD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4BC467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9BA54A5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C4E24B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CE46EF4" w14:textId="77777777" w:rsidR="009E0802" w:rsidRPr="008F6547" w:rsidRDefault="009E0802" w:rsidP="00940F19"/>
        </w:tc>
      </w:tr>
      <w:tr w:rsidR="009E0802" w:rsidRPr="008F6547" w14:paraId="48FA1F6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2259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F58BB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A2CEFD9" w14:textId="77777777" w:rsidR="009E0802" w:rsidRPr="008F6547" w:rsidRDefault="009E0802" w:rsidP="00940F19"/>
        </w:tc>
      </w:tr>
      <w:tr w:rsidR="009E0802" w:rsidRPr="008F6547" w14:paraId="38C5CA16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304B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89B9A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5E6227D" w14:textId="77777777" w:rsidR="009E0802" w:rsidRPr="008F6547" w:rsidRDefault="009E0802" w:rsidP="00940F19"/>
        </w:tc>
      </w:tr>
      <w:tr w:rsidR="009E0802" w:rsidRPr="008F6547" w14:paraId="4D8E1AED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67C1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3327C5B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2D98347" w14:textId="77777777" w:rsidR="009E0802" w:rsidRPr="008F6547" w:rsidRDefault="009E0802" w:rsidP="00940F19"/>
        </w:tc>
      </w:tr>
      <w:tr w:rsidR="009E0802" w:rsidRPr="008F6547" w14:paraId="5DA6FFF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BD1A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D9718E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8A283CD" w14:textId="77777777" w:rsidR="009E0802" w:rsidRPr="008F6547" w:rsidRDefault="009E0802" w:rsidP="00940F19"/>
        </w:tc>
      </w:tr>
      <w:tr w:rsidR="009E0802" w:rsidRPr="008F6547" w14:paraId="5E9BD55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5FB1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6FB90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31A9A3C" w14:textId="77777777" w:rsidR="009E0802" w:rsidRPr="008F6547" w:rsidRDefault="009E0802" w:rsidP="00940F19"/>
        </w:tc>
      </w:tr>
      <w:tr w:rsidR="009E0802" w:rsidRPr="008F6547" w14:paraId="66D40F9C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3AFC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48B9BAA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ADFCD4F" w14:textId="77777777" w:rsidR="009E0802" w:rsidRPr="008F6547" w:rsidRDefault="009E0802" w:rsidP="00940F19"/>
        </w:tc>
      </w:tr>
      <w:tr w:rsidR="003B6F8A" w:rsidRPr="006E2374" w14:paraId="0AD0F0BA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067D18C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9DEEE0E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585F7536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120888F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3823BE07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4E3DD17B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49A4BB4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1E5701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0FB500E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CAFB33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BF052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F465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DEE92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43ADCB6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13211B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51C5B2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AA4770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27748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F599E4A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BE1CA1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20BC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4170BBC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C1A590C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9D6E4D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1143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32A2B8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3D39F3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785E5A8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0C27F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09462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5828ADC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82B0E" w14:textId="77777777" w:rsidR="0013068A" w:rsidRPr="008F6547" w:rsidRDefault="0013068A" w:rsidP="0013068A"/>
        </w:tc>
      </w:tr>
      <w:tr w:rsidR="00597968" w:rsidRPr="008F6547" w14:paraId="408FF84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BA052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7A02C17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E34C8A8" w14:textId="77777777" w:rsidR="0013068A" w:rsidRPr="008F6547" w:rsidRDefault="0013068A" w:rsidP="0013068A"/>
        </w:tc>
      </w:tr>
      <w:tr w:rsidR="00597968" w:rsidRPr="008F6547" w14:paraId="44A4F1C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452A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1A4295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6DCDA02" w14:textId="77777777" w:rsidR="0013068A" w:rsidRPr="008F6547" w:rsidRDefault="0013068A" w:rsidP="00940F19"/>
        </w:tc>
      </w:tr>
      <w:tr w:rsidR="00140608" w:rsidRPr="00597968" w14:paraId="5149DEC3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71D395D2" w14:textId="77777777" w:rsidR="00140608" w:rsidRPr="00597968" w:rsidRDefault="00391F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4E122C">
              <w:rPr>
                <w:sz w:val="16"/>
                <w:szCs w:val="16"/>
              </w:rPr>
              <w:t>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5D278C9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D14DF0" w:rsidRPr="008F6547" w14:paraId="6A65ED4C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47F5F26D" w14:textId="77777777" w:rsidR="00D14DF0" w:rsidRDefault="00D14DF0" w:rsidP="00D14DF0">
            <w:r>
              <w:t>26-10-LSW-Neu-</w:t>
            </w:r>
          </w:p>
          <w:p w14:paraId="19F3D17C" w14:textId="41621E88" w:rsidR="00D14DF0" w:rsidRPr="008F6547" w:rsidRDefault="00D14DF0" w:rsidP="00D14DF0">
            <w:r>
              <w:t>Bodenbeläge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9B83214" w14:textId="58703B56" w:rsidR="00D14DF0" w:rsidRPr="008F6547" w:rsidRDefault="00D14DF0" w:rsidP="00D14DF0">
            <w:r>
              <w:t>Schulzentrum Wettringen – Anbau LSW</w:t>
            </w:r>
          </w:p>
        </w:tc>
      </w:tr>
      <w:tr w:rsidR="00D14DF0" w:rsidRPr="008F6547" w14:paraId="301A3820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D7A1D" w14:textId="77777777" w:rsidR="00D14DF0" w:rsidRPr="008F6547" w:rsidRDefault="00D14DF0" w:rsidP="00D14DF0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E528DE4" w14:textId="77777777" w:rsidR="00D14DF0" w:rsidRPr="008F6547" w:rsidRDefault="00D14DF0" w:rsidP="00D14DF0"/>
        </w:tc>
      </w:tr>
      <w:tr w:rsidR="00D14DF0" w:rsidRPr="00597968" w14:paraId="2ABFD903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7E45C" w14:textId="77777777" w:rsidR="00D14DF0" w:rsidRPr="00597968" w:rsidRDefault="00D14DF0" w:rsidP="00D14DF0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73309B39" w14:textId="77777777" w:rsidR="00D14DF0" w:rsidRPr="00597968" w:rsidRDefault="00D14DF0" w:rsidP="00D14D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D14DF0" w:rsidRPr="008F6547" w14:paraId="5BE82C9B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512F2" w14:textId="77777777" w:rsidR="00D14DF0" w:rsidRPr="008F6547" w:rsidRDefault="00D14DF0" w:rsidP="00D14DF0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0E49301" w14:textId="3B474FC7" w:rsidR="00D14DF0" w:rsidRPr="008F6547" w:rsidRDefault="00D14DF0" w:rsidP="00D14DF0">
            <w:r>
              <w:t>Bodenbelagsarbeiten</w:t>
            </w:r>
          </w:p>
        </w:tc>
      </w:tr>
    </w:tbl>
    <w:p w14:paraId="75042CB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20CEAD4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C338DAB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0515737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D9E2DE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D14DF0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48E13E55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4211B00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3CFAA8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C6D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90F5688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C776F6D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63D14B9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1F12B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E1EA723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78FED8D5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4CBC683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E464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EA40B9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DC1BEAB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724A10A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F69B0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9A683AE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4169B22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3B39EB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6D1A4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A95E058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42CC85E8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59CBEF8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8079067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3B80AF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26C47512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2FE14CF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B20761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D14DF0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BD20A8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3EB95DE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A4DED1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52D8E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2570336" w14:textId="77777777" w:rsidR="00126ACC" w:rsidRPr="00D425A1" w:rsidRDefault="003143BD" w:rsidP="00F44312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F22EF95" w14:textId="77777777" w:rsidR="00126ACC" w:rsidRPr="00597968" w:rsidRDefault="003143BD" w:rsidP="00F44312">
            <w:pPr>
              <w:jc w:val="left"/>
            </w:pPr>
            <w:r>
              <w:t>Angaben zur Preisermittlung</w:t>
            </w:r>
          </w:p>
        </w:tc>
      </w:tr>
      <w:tr w:rsidR="00126ACC" w:rsidRPr="001C60F2" w14:paraId="4AE7F06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8E3E0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DEECA9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DDFAB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FF8BFF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FDB86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697B78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568C92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79ECD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E963C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8A5F5ED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1D8721F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5C7013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482B5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5B2CA3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03BF1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F88F3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87753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DA8F37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591A58D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773BD4D4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3EBC6F1" w14:textId="77777777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391F6E">
              <w:fldChar w:fldCharType="begin"/>
            </w:r>
            <w:r w:rsidR="00391F6E">
              <w:instrText xml:space="preserve"> NOTEREF _Ref491332816 \h  \* MERGEFORMAT </w:instrText>
            </w:r>
            <w:r w:rsidR="00391F6E">
              <w:fldChar w:fldCharType="separate"/>
            </w:r>
            <w:r w:rsidR="003B6F8A" w:rsidRPr="000C28C8">
              <w:t>1</w:t>
            </w:r>
            <w:r w:rsidR="00391F6E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05724E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60BB95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30912A2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5E1C799C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42E8C72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D41507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B8A43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F81D582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B74799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2CDE5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F5B5C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EF0803D" w14:textId="77777777" w:rsidR="00126ACC" w:rsidRPr="00D425A1" w:rsidRDefault="00126ACC" w:rsidP="00F44312">
            <w:pPr>
              <w:jc w:val="left"/>
            </w:pPr>
          </w:p>
        </w:tc>
      </w:tr>
      <w:tr w:rsidR="00126ACC" w:rsidRPr="001C60F2" w14:paraId="320F89E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8FF4E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D17135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94D35A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350C5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B2F8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D14DF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CB0D2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0C3A8F2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9BA8BA1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3727BAA1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0A2F757A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5A0D0B65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8B962C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29B0D84F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17B13B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4652B12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00670D5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0C7796C1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2DF1CEA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14727F8C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8321593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2C594C08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0793DADB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B17D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88EF82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7821FA9B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78C6A7D8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47C2BCB7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4A98174D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980382E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4CE86DC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5218593F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B24AFFD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54ABA63B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6F80A2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588541FA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58151A9F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3CAB22E6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C66A2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93CCE76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0B40F289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55A515A9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006C03A9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CC94514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4415C6B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AD513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6B5557CA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50668C5B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275F8E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DBAC1C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033676C" w14:textId="77777777" w:rsidTr="003143BD">
        <w:trPr>
          <w:trHeight w:hRule="exact" w:val="1535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23654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2DF08BE4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1687575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F13598C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345F3C5C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D14DF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449B57E2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4554CE9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2F5197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F5A00A5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6AD79E45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CDF9F4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59EF058B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41B484B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1508EAD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86CD86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8776E2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6E87079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2FD0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B6D62C5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72CBFF" w14:textId="77777777" w:rsidR="00F44312" w:rsidRPr="009E0802" w:rsidRDefault="00F44312" w:rsidP="00F44312"/>
        </w:tc>
      </w:tr>
      <w:tr w:rsidR="00F44312" w:rsidRPr="009E0802" w14:paraId="1809655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2257DCB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3577FC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ECCF2F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92D8FB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79B05C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3A6389" w14:textId="77777777" w:rsidR="00F44312" w:rsidRPr="009E0802" w:rsidRDefault="00F44312" w:rsidP="00F44312"/>
        </w:tc>
      </w:tr>
      <w:tr w:rsidR="00F44312" w:rsidRPr="009E0802" w14:paraId="5E13CB4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81D45C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EBC9CC4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4D7191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EB6EE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50BBB43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1BDDAC" w14:textId="77777777" w:rsidR="00F44312" w:rsidRPr="009E0802" w:rsidRDefault="00F44312" w:rsidP="00F44312"/>
        </w:tc>
      </w:tr>
      <w:tr w:rsidR="00F44312" w:rsidRPr="00410951" w14:paraId="43B900E9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386A3AAF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5E5A27E2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785100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B64D57E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65F1D5C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D14DF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19F6436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0215B6B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6C594B1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4E63F90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2BAEBA84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2ABCE520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2C617A3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9363523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FA18217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D14DF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208884B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4F83AA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9A6912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8BDB041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D14DF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01F89D9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06C3875C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1EFC775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162C7C36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4ED1878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43A5E867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6670159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8B37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B198DE9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E65E788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12EFD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F9ED4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10439D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FEA5E5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DDC5FB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B005F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5E2A263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027C83E3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6D07916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512842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68233AE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C0593E5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5BC9D80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630F9D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15ACE2E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3A493E1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30EAD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728F90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AFA7887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5EEBE7E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07F3D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24185D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04C79F73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93CB56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21B7A76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22DE51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769B140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9D5244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557BD17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C71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60FF3A82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3A746AF6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1F384220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C4D8889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A2009C5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6536" w14:textId="77777777" w:rsidR="000746FE" w:rsidRDefault="000746FE">
      <w:r>
        <w:separator/>
      </w:r>
    </w:p>
    <w:p w14:paraId="187BA070" w14:textId="77777777" w:rsidR="000746FE" w:rsidRDefault="000746FE"/>
    <w:p w14:paraId="59C697AB" w14:textId="77777777" w:rsidR="000746FE" w:rsidRDefault="000746FE"/>
  </w:endnote>
  <w:endnote w:type="continuationSeparator" w:id="0">
    <w:p w14:paraId="70E55A68" w14:textId="77777777" w:rsidR="000746FE" w:rsidRDefault="000746FE">
      <w:r>
        <w:continuationSeparator/>
      </w:r>
    </w:p>
    <w:p w14:paraId="29CA4C42" w14:textId="77777777" w:rsidR="000746FE" w:rsidRDefault="000746FE"/>
    <w:p w14:paraId="50DC38D9" w14:textId="77777777" w:rsidR="000746FE" w:rsidRDefault="000746FE"/>
  </w:endnote>
  <w:endnote w:type="continuationNotice" w:id="1">
    <w:p w14:paraId="100F5F15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D68C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45AA1352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60E17DF5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="00D14DF0">
            <w:fldChar w:fldCharType="begin"/>
          </w:r>
          <w:r w:rsidR="00D14DF0">
            <w:instrText>NUMPAGES  \* Arabic  \* MERGEFORMAT</w:instrText>
          </w:r>
          <w:r w:rsidR="00D14DF0">
            <w:fldChar w:fldCharType="separate"/>
          </w:r>
          <w:r w:rsidRPr="00463E14">
            <w:rPr>
              <w:rFonts w:cs="Arial"/>
              <w:b/>
              <w:noProof/>
              <w:sz w:val="16"/>
              <w:szCs w:val="16"/>
            </w:rPr>
            <w:t>3</w:t>
          </w:r>
          <w:r w:rsidR="00D14DF0">
            <w:rPr>
              <w:rFonts w:cs="Arial"/>
              <w:b/>
              <w:noProof/>
              <w:sz w:val="16"/>
              <w:szCs w:val="16"/>
            </w:rPr>
            <w:fldChar w:fldCharType="end"/>
          </w:r>
        </w:p>
      </w:tc>
    </w:tr>
  </w:tbl>
  <w:p w14:paraId="28B3F92C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BE3C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F0F1" w14:textId="77777777" w:rsidR="000746FE" w:rsidRDefault="000746FE" w:rsidP="00026D23">
      <w:r>
        <w:separator/>
      </w:r>
    </w:p>
  </w:footnote>
  <w:footnote w:type="continuationSeparator" w:id="0">
    <w:p w14:paraId="3EFD9B9A" w14:textId="77777777" w:rsidR="000746FE" w:rsidRDefault="000746FE">
      <w:r>
        <w:continuationSeparator/>
      </w:r>
    </w:p>
    <w:p w14:paraId="224748B3" w14:textId="77777777" w:rsidR="000746FE" w:rsidRDefault="000746FE"/>
    <w:p w14:paraId="23BCC821" w14:textId="77777777" w:rsidR="000746FE" w:rsidRDefault="000746FE"/>
  </w:footnote>
  <w:footnote w:type="continuationNotice" w:id="1">
    <w:p w14:paraId="3B1F43C4" w14:textId="77777777" w:rsidR="000746FE" w:rsidRDefault="000746FE"/>
  </w:footnote>
  <w:footnote w:id="2">
    <w:p w14:paraId="0B8A688D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7D9AFCE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553A4FB8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39113689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8EF9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59B2" w14:textId="77777777" w:rsidR="00E76F2B" w:rsidRDefault="00E76F2B">
    <w:pPr>
      <w:pStyle w:val="Kopfzeile"/>
    </w:pPr>
    <w:r>
      <w:t>213</w:t>
    </w:r>
  </w:p>
  <w:p w14:paraId="5A49D46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61C2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8264695">
    <w:abstractNumId w:val="1"/>
  </w:num>
  <w:num w:numId="2" w16cid:durableId="1884516396">
    <w:abstractNumId w:val="7"/>
  </w:num>
  <w:num w:numId="3" w16cid:durableId="250890587">
    <w:abstractNumId w:val="9"/>
  </w:num>
  <w:num w:numId="4" w16cid:durableId="390542778">
    <w:abstractNumId w:val="23"/>
  </w:num>
  <w:num w:numId="5" w16cid:durableId="294944095">
    <w:abstractNumId w:val="11"/>
  </w:num>
  <w:num w:numId="6" w16cid:durableId="195656303">
    <w:abstractNumId w:val="3"/>
  </w:num>
  <w:num w:numId="7" w16cid:durableId="224072627">
    <w:abstractNumId w:val="14"/>
  </w:num>
  <w:num w:numId="8" w16cid:durableId="1010567486">
    <w:abstractNumId w:val="10"/>
  </w:num>
  <w:num w:numId="9" w16cid:durableId="82457863">
    <w:abstractNumId w:val="22"/>
  </w:num>
  <w:num w:numId="10" w16cid:durableId="441606144">
    <w:abstractNumId w:val="6"/>
  </w:num>
  <w:num w:numId="11" w16cid:durableId="1764648849">
    <w:abstractNumId w:val="13"/>
  </w:num>
  <w:num w:numId="12" w16cid:durableId="1226067961">
    <w:abstractNumId w:val="13"/>
  </w:num>
  <w:num w:numId="13" w16cid:durableId="1792631028">
    <w:abstractNumId w:val="13"/>
  </w:num>
  <w:num w:numId="14" w16cid:durableId="368142943">
    <w:abstractNumId w:val="13"/>
  </w:num>
  <w:num w:numId="15" w16cid:durableId="1536457511">
    <w:abstractNumId w:val="13"/>
  </w:num>
  <w:num w:numId="16" w16cid:durableId="1009792479">
    <w:abstractNumId w:val="2"/>
  </w:num>
  <w:num w:numId="17" w16cid:durableId="1501430322">
    <w:abstractNumId w:val="2"/>
  </w:num>
  <w:num w:numId="18" w16cid:durableId="1916234711">
    <w:abstractNumId w:val="18"/>
  </w:num>
  <w:num w:numId="19" w16cid:durableId="540632970">
    <w:abstractNumId w:val="15"/>
  </w:num>
  <w:num w:numId="20" w16cid:durableId="834567622">
    <w:abstractNumId w:val="12"/>
  </w:num>
  <w:num w:numId="21" w16cid:durableId="1400320239">
    <w:abstractNumId w:val="8"/>
  </w:num>
  <w:num w:numId="22" w16cid:durableId="1586576254">
    <w:abstractNumId w:val="0"/>
  </w:num>
  <w:num w:numId="23" w16cid:durableId="259028955">
    <w:abstractNumId w:val="17"/>
  </w:num>
  <w:num w:numId="24" w16cid:durableId="283925225">
    <w:abstractNumId w:val="20"/>
  </w:num>
  <w:num w:numId="25" w16cid:durableId="794447290">
    <w:abstractNumId w:val="21"/>
  </w:num>
  <w:num w:numId="26" w16cid:durableId="89475775">
    <w:abstractNumId w:val="4"/>
  </w:num>
  <w:num w:numId="27" w16cid:durableId="1847941805">
    <w:abstractNumId w:val="16"/>
  </w:num>
  <w:num w:numId="28" w16cid:durableId="1909879513">
    <w:abstractNumId w:val="19"/>
  </w:num>
  <w:num w:numId="29" w16cid:durableId="1044984100">
    <w:abstractNumId w:val="2"/>
  </w:num>
  <w:num w:numId="30" w16cid:durableId="39862436">
    <w:abstractNumId w:val="2"/>
  </w:num>
  <w:num w:numId="31" w16cid:durableId="1834490364">
    <w:abstractNumId w:val="2"/>
  </w:num>
  <w:num w:numId="32" w16cid:durableId="2085568157">
    <w:abstractNumId w:val="2"/>
  </w:num>
  <w:num w:numId="33" w16cid:durableId="166486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3C79"/>
    <w:rsid w:val="000E4AA2"/>
    <w:rsid w:val="000E4BB1"/>
    <w:rsid w:val="000F2A54"/>
    <w:rsid w:val="000F3508"/>
    <w:rsid w:val="001013A4"/>
    <w:rsid w:val="001028D9"/>
    <w:rsid w:val="00106076"/>
    <w:rsid w:val="00107451"/>
    <w:rsid w:val="0010771E"/>
    <w:rsid w:val="00112821"/>
    <w:rsid w:val="00117535"/>
    <w:rsid w:val="0012133E"/>
    <w:rsid w:val="00126ACC"/>
    <w:rsid w:val="00127C79"/>
    <w:rsid w:val="00127FB3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617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6B90"/>
    <w:rsid w:val="00236D09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43BD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4471"/>
    <w:rsid w:val="00387B8F"/>
    <w:rsid w:val="00391F6E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417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43E9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08DD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008B"/>
    <w:rsid w:val="00A5084B"/>
    <w:rsid w:val="00A53396"/>
    <w:rsid w:val="00A5448A"/>
    <w:rsid w:val="00A56A1F"/>
    <w:rsid w:val="00A57845"/>
    <w:rsid w:val="00A604E0"/>
    <w:rsid w:val="00A61338"/>
    <w:rsid w:val="00A630FF"/>
    <w:rsid w:val="00A638DC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121B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4DF0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2D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59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36C1FDD"/>
  <w15:docId w15:val="{F679F863-3467-4E3C-ADD6-934316A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93C-E49D-440D-9E84-1C93CF1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583</Words>
  <Characters>4835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Christel Janning</cp:lastModifiedBy>
  <cp:revision>11</cp:revision>
  <cp:lastPrinted>2019-04-10T06:42:00Z</cp:lastPrinted>
  <dcterms:created xsi:type="dcterms:W3CDTF">2025-02-06T07:54:00Z</dcterms:created>
  <dcterms:modified xsi:type="dcterms:W3CDTF">2026-05-08T07:24:00Z</dcterms:modified>
</cp:coreProperties>
</file>